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5E5F6FF1" w:rsidR="00681581" w:rsidRDefault="009E00D2" w:rsidP="00681581">
      <w:pPr>
        <w:pStyle w:val="ODOT1BodyStyle"/>
      </w:pPr>
      <w:r>
        <w:t>July 11, 2022</w:t>
      </w:r>
    </w:p>
    <w:p w14:paraId="68729583" w14:textId="77777777" w:rsidR="00681581" w:rsidRDefault="00681581" w:rsidP="00681581">
      <w:pPr>
        <w:pStyle w:val="ODOT1BodyStyle"/>
      </w:pPr>
    </w:p>
    <w:p w14:paraId="0EDEA127" w14:textId="1AEB8988" w:rsidR="00681581" w:rsidRDefault="00140CF4" w:rsidP="00681581">
      <w:pPr>
        <w:pStyle w:val="ODOT1BodyStyle"/>
      </w:pPr>
      <w:r>
        <w:t>J</w:t>
      </w:r>
      <w:r w:rsidR="00420B7B">
        <w:t>IMCAR INVESTMENTS LLC</w:t>
      </w:r>
    </w:p>
    <w:p w14:paraId="0DD9117D" w14:textId="7D0A55F8" w:rsidR="00755752" w:rsidRDefault="00140CF4" w:rsidP="00681581">
      <w:pPr>
        <w:pStyle w:val="ODOT1BodyStyle"/>
      </w:pPr>
      <w:r>
        <w:t>9</w:t>
      </w:r>
      <w:r w:rsidR="00420B7B">
        <w:t>13</w:t>
      </w:r>
      <w:r w:rsidR="008526E1">
        <w:t xml:space="preserve"> State Route 207</w:t>
      </w:r>
    </w:p>
    <w:p w14:paraId="5B80A45A" w14:textId="2A6755A4" w:rsidR="008F5340" w:rsidRDefault="009E00D2" w:rsidP="00681581">
      <w:pPr>
        <w:pStyle w:val="ODOT1BodyStyle"/>
      </w:pPr>
      <w:r>
        <w:t>Chillicothe, OH 45601</w:t>
      </w:r>
    </w:p>
    <w:p w14:paraId="712DF685" w14:textId="77777777" w:rsidR="00681581" w:rsidRDefault="00681581" w:rsidP="00681581">
      <w:pPr>
        <w:pStyle w:val="ODOT1BodyStyle"/>
      </w:pPr>
      <w:r>
        <w:tab/>
      </w:r>
    </w:p>
    <w:p w14:paraId="0B5746C1" w14:textId="29C2BFD4" w:rsidR="00681581" w:rsidRDefault="00681581" w:rsidP="00681581">
      <w:pPr>
        <w:pStyle w:val="ODOT1BodyStyle"/>
      </w:pPr>
      <w:r>
        <w:t xml:space="preserve">Re: </w:t>
      </w:r>
      <w:r>
        <w:tab/>
      </w:r>
      <w:r w:rsidR="001466AB">
        <w:t xml:space="preserve">S.R. </w:t>
      </w:r>
      <w:r w:rsidR="009E00D2">
        <w:t>207</w:t>
      </w:r>
      <w:r w:rsidR="001466AB">
        <w:t xml:space="preserve">, Section </w:t>
      </w:r>
      <w:r w:rsidR="009E00D2">
        <w:t>4.76</w:t>
      </w:r>
    </w:p>
    <w:p w14:paraId="2E420619" w14:textId="6851DC49" w:rsidR="00681581" w:rsidRDefault="00681581" w:rsidP="00681581">
      <w:pPr>
        <w:pStyle w:val="ODOT1BodyStyle"/>
      </w:pPr>
      <w:r>
        <w:tab/>
      </w:r>
      <w:r w:rsidR="009E00D2">
        <w:t>Ross</w:t>
      </w:r>
      <w:r w:rsidR="001466AB">
        <w:t xml:space="preserv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11A11E9C" w:rsidR="00681581" w:rsidRDefault="00681581" w:rsidP="00681581">
      <w:pPr>
        <w:pStyle w:val="ODOT1BodyStyle"/>
      </w:pPr>
      <w:r>
        <w:t xml:space="preserve">The Ohio Department of Transportation (ODOT) District 9 is in the beginning stages of preparing construction plans to improve portions of </w:t>
      </w:r>
      <w:r w:rsidR="001466AB">
        <w:t xml:space="preserve">S.R. </w:t>
      </w:r>
      <w:r w:rsidR="009E00D2">
        <w:t>207</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8837" w14:textId="77777777" w:rsidR="00F84D33" w:rsidRDefault="00F84D33" w:rsidP="003E267F">
      <w:pPr>
        <w:spacing w:after="0" w:line="240" w:lineRule="auto"/>
      </w:pPr>
      <w:r>
        <w:separator/>
      </w:r>
    </w:p>
  </w:endnote>
  <w:endnote w:type="continuationSeparator" w:id="0">
    <w:p w14:paraId="5720572D" w14:textId="77777777" w:rsidR="00F84D33" w:rsidRDefault="00F84D33"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7613" w14:textId="77777777" w:rsidR="00F84D33" w:rsidRDefault="00F84D33" w:rsidP="003E267F">
      <w:pPr>
        <w:spacing w:after="0" w:line="240" w:lineRule="auto"/>
      </w:pPr>
      <w:r>
        <w:separator/>
      </w:r>
    </w:p>
  </w:footnote>
  <w:footnote w:type="continuationSeparator" w:id="0">
    <w:p w14:paraId="0602FF3A" w14:textId="77777777" w:rsidR="00F84D33" w:rsidRDefault="00F84D33"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0CF4"/>
    <w:rsid w:val="001466AB"/>
    <w:rsid w:val="00185ED9"/>
    <w:rsid w:val="001C1889"/>
    <w:rsid w:val="002052A1"/>
    <w:rsid w:val="00237EE1"/>
    <w:rsid w:val="002459EE"/>
    <w:rsid w:val="00263ADC"/>
    <w:rsid w:val="002916F9"/>
    <w:rsid w:val="00297230"/>
    <w:rsid w:val="002C07CC"/>
    <w:rsid w:val="00311B48"/>
    <w:rsid w:val="00332128"/>
    <w:rsid w:val="003336EB"/>
    <w:rsid w:val="00347623"/>
    <w:rsid w:val="00354D19"/>
    <w:rsid w:val="00386C50"/>
    <w:rsid w:val="003961DC"/>
    <w:rsid w:val="003E267F"/>
    <w:rsid w:val="00400CB6"/>
    <w:rsid w:val="00420B7B"/>
    <w:rsid w:val="0044035C"/>
    <w:rsid w:val="004463E3"/>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65B69"/>
    <w:rsid w:val="00681581"/>
    <w:rsid w:val="006A6258"/>
    <w:rsid w:val="006A78A2"/>
    <w:rsid w:val="006C5A3B"/>
    <w:rsid w:val="006E498A"/>
    <w:rsid w:val="00714F01"/>
    <w:rsid w:val="00717926"/>
    <w:rsid w:val="00720DBB"/>
    <w:rsid w:val="00755752"/>
    <w:rsid w:val="007B23BD"/>
    <w:rsid w:val="007E4549"/>
    <w:rsid w:val="007F48C8"/>
    <w:rsid w:val="007F4DC5"/>
    <w:rsid w:val="007F5442"/>
    <w:rsid w:val="00810FD4"/>
    <w:rsid w:val="00814D77"/>
    <w:rsid w:val="008331DF"/>
    <w:rsid w:val="008526E1"/>
    <w:rsid w:val="008E27C9"/>
    <w:rsid w:val="008F5340"/>
    <w:rsid w:val="009053EC"/>
    <w:rsid w:val="009224A9"/>
    <w:rsid w:val="009252F9"/>
    <w:rsid w:val="0094233E"/>
    <w:rsid w:val="00975700"/>
    <w:rsid w:val="00976CA0"/>
    <w:rsid w:val="00984726"/>
    <w:rsid w:val="009E00D2"/>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B582F"/>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4098"/>
    <w:rsid w:val="00E47F8A"/>
    <w:rsid w:val="00E507DC"/>
    <w:rsid w:val="00E72397"/>
    <w:rsid w:val="00EA0889"/>
    <w:rsid w:val="00EB16B4"/>
    <w:rsid w:val="00EB2C0A"/>
    <w:rsid w:val="00EE1CB9"/>
    <w:rsid w:val="00F06417"/>
    <w:rsid w:val="00F1608A"/>
    <w:rsid w:val="00F27CDB"/>
    <w:rsid w:val="00F338EB"/>
    <w:rsid w:val="00F427B7"/>
    <w:rsid w:val="00F46049"/>
    <w:rsid w:val="00F84D33"/>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Template>
  <TotalTime>1</TotalTime>
  <Pages>1</Pages>
  <Words>270</Words>
  <Characters>1448</Characters>
  <Application>Microsoft Office Word</Application>
  <DocSecurity>0</DocSecurity>
  <Lines>43</Lines>
  <Paragraphs>23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Robinson, Jason</cp:lastModifiedBy>
  <cp:revision>2</cp:revision>
  <cp:lastPrinted>2021-06-24T16:33:00Z</cp:lastPrinted>
  <dcterms:created xsi:type="dcterms:W3CDTF">2022-07-11T14:29:00Z</dcterms:created>
  <dcterms:modified xsi:type="dcterms:W3CDTF">2022-07-11T14:29:00Z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